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p w14:paraId="468DF44C" w14:textId="5FF7BB6E" w:rsidR="00CA727F" w:rsidRPr="00680B13" w:rsidRDefault="00205516" w:rsidP="00680B13">
      <w:pPr>
        <w:pStyle w:val="Heading1"/>
      </w:pPr>
      <w:r>
        <w:rPr>
          <w:noProof/>
          <w:sz w:val="20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6BE63A36" wp14:editId="7884E064">
                <wp:simplePos x="0" y="0"/>
                <wp:positionH relativeFrom="column">
                  <wp:posOffset>1194435</wp:posOffset>
                </wp:positionH>
                <wp:positionV relativeFrom="paragraph">
                  <wp:posOffset>732790</wp:posOffset>
                </wp:positionV>
                <wp:extent cx="3657600" cy="2896870"/>
                <wp:effectExtent l="25400" t="0" r="0" b="2413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57600" cy="2896870"/>
                          <a:chOff x="0" y="0"/>
                          <a:chExt cx="3657600" cy="2896870"/>
                        </a:xfrm>
                      </wpg:grpSpPr>
                      <wpg:grpSp>
                        <wpg:cNvPr id="2" name="Group 2"/>
                        <wpg:cNvGrpSpPr/>
                        <wpg:grpSpPr>
                          <a:xfrm>
                            <a:off x="1714500" y="0"/>
                            <a:ext cx="1943100" cy="1324610"/>
                            <a:chOff x="0" y="0"/>
                            <a:chExt cx="2988310" cy="2005965"/>
                          </a:xfrm>
                        </wpg:grpSpPr>
                        <pic:pic xmlns:pic="http://schemas.openxmlformats.org/drawingml/2006/picture">
                          <pic:nvPicPr>
                            <pic:cNvPr id="3" name="Picture 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988310" cy="2005965"/>
                            </a:xfrm>
                            <a:prstGeom prst="rect">
                              <a:avLst/>
                            </a:prstGeom>
                            <a:extLst>
                              <a:ext uri="{FAA26D3D-D897-4be2-8F04-BA451C77F1D7}">
    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  </a:ext>
                            </a:extLst>
                          </pic:spPr>
                        </pic:pic>
                        <wps:wsp>
                          <wps:cNvPr id="9" name="Oval 9"/>
                          <wps:cNvSpPr/>
                          <wps:spPr>
                            <a:xfrm>
                              <a:off x="250825" y="979805"/>
                              <a:ext cx="160655" cy="168910"/>
                            </a:xfrm>
                            <a:prstGeom prst="ellipse">
                              <a:avLst/>
                            </a:prstGeom>
                            <a:noFill/>
                            <a:ln w="19050" cmpd="sng"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3" name="Straight Connector 13"/>
                        <wps:cNvCnPr/>
                        <wps:spPr>
                          <a:xfrm flipH="1">
                            <a:off x="0" y="685800"/>
                            <a:ext cx="1942465" cy="16129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Straight Connector 14"/>
                        <wps:cNvCnPr/>
                        <wps:spPr>
                          <a:xfrm flipH="1">
                            <a:off x="1485900" y="685800"/>
                            <a:ext cx="517526" cy="16129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5" name="Picture 15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847090"/>
                            <a:ext cx="1542415" cy="204978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FAA26D3D-D897-4be2-8F04-BA451C77F1D7}">
  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group id="Group 12" o:spid="_x0000_s1026" style="position:absolute;margin-left:94.05pt;margin-top:57.7pt;width:4in;height:228.1pt;z-index:251689984" coordsize="3657600,2896870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">
                <v:group id="Group 2" o:spid="_x0000_s1027" style="position:absolute;left:1714500;width:1943100;height:1324610" coordsize="2988310,200596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yMBtcxAAAANoAAAAP&#10;AAAAAAAAAAAAAAAAAKkCAABkcnMvZG93bnJldi54bWxQSwUGAAAAAAQABAD6AAAAmgM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3" o:spid="_x0000_s1028" type="#_x0000_t75" style="position:absolute;width:2988310;height:200596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IZl&#10;Dy7EAAAA2gAAAA8AAABkcnMvZG93bnJldi54bWxEj91qwkAUhO+FvsNyCr3TjYo/pK5SRKGCVJoI&#10;4t0he5rEZs/G7Krx7buC0MthZr5hZovWVOJKjSstK+j3IhDEmdUl5wr26bo7BeE8ssbKMim4k4PF&#10;/KUzw1jbG3/TNfG5CBB2MSoovK9jKV1WkEHXszVx8H5sY9AH2eRSN3gLcFPJQRSNpcGSw0KBNS0L&#10;yn6Ti1GwHX2dphOSZ7dK/GZ3POyidCuVenttP95BeGr9f/jZ/tQKhvC4Em6AnP8B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IZlDy7EAAAA2gAAAA8AAAAAAAAAAAAAAAAAnAIA&#10;AGRycy9kb3ducmV2LnhtbFBLBQYAAAAABAAEAPcAAACNAwAAAAA=&#10;">
                    <v:imagedata r:id="rId10" o:title=""/>
                    <v:path arrowok="t"/>
                  </v:shape>
                  <v:oval id="Oval 9" o:spid="_x0000_s1029" style="position:absolute;left:250825;top:979805;width:160655;height:16891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qfcfRwwAA&#10;ANoAAAAPAAAAZHJzL2Rvd25yZXYueG1sRI9Ba8JAFITvBf/D8gRvdaMHq6mrqCio0IOxtddH9pkN&#10;Zt+G7BrTf+8WCj0OM/MNM192thItNb50rGA0TEAQ506XXCj4PO9epyB8QNZYOSYFP+Rhuei9zDHV&#10;7sEnarNQiAhhn6ICE0KdSulzQxb90NXE0bu6xmKIsimkbvAR4baS4ySZSIslxwWDNW0M5bfsbhV0&#10;l++wXX9dd+tjdXjLPi65aW9TpQb9bvUOIlAX/sN/7b1WMIPfK/EGyMUT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qfcfRwwAAANoAAAAPAAAAAAAAAAAAAAAAAJcCAABkcnMvZG93&#10;bnJldi54bWxQSwUGAAAAAAQABAD1AAAAhwMAAAAA&#10;" filled="f" strokecolor="black [3213]" strokeweight="1.5pt"/>
                </v:group>
                <v:line id="Straight Connector 13" o:spid="_x0000_s1030" style="position:absolute;flip:x;visibility:visible;mso-wrap-style:square" from="0,685800" to="1942465,84709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iAjzd8IAAADbAAAADwAAAGRycy9kb3ducmV2LnhtbERPTUvDQBC9F/wPywje7EYLpabdFpVW&#10;elDQ2N6n2WkSzMymu2sT/70rCL3N433OYjVwq87kQ+PEwN04A0VSOttIZWD3ubmdgQoRxWLrhAz8&#10;UIDV8mq0wNy6Xj7oXMRKpRAJORqoY+xyrUNZE2MYu44kcUfnGWOCvtLWY5/CudX3WTbVjI2khho7&#10;eq6p/Cq+2cC6nM52p9eHl3fu92+8DQcunrwxN9fD4xxUpCFexP/urU3zJ/D3SzpAL38B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iAjzd8IAAADbAAAADwAAAAAAAAAAAAAA&#10;AAChAgAAZHJzL2Rvd25yZXYueG1sUEsFBgAAAAAEAAQA+QAAAJADAAAAAA==&#10;" strokecolor="black [3213]" strokeweight="2pt"/>
                <v:line id="Straight Connector 14" o:spid="_x0000_s1031" style="position:absolute;flip:x;visibility:visible;mso-wrap-style:square" from="1485900,685800" to="2003426,84709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B+FrA8IAAADbAAAADwAAAGRycy9kb3ducmV2LnhtbERPTUvDQBC9F/wPywje7EYppabdFpVW&#10;elDQ2N6n2WkSzMymu2sT/70rCL3N433OYjVwq87kQ+PEwN04A0VSOttIZWD3ubmdgQoRxWLrhAz8&#10;UIDV8mq0wNy6Xj7oXMRKpRAJORqoY+xyrUNZE2MYu44kcUfnGWOCvtLWY5/CudX3WTbVjI2khho7&#10;eq6p/Cq+2cC6nM52p9eHl3fu92+8DQcunrwxN9fD4xxUpCFexP/urU3zJ/D3SzpAL38B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B+FrA8IAAADbAAAADwAAAAAAAAAAAAAA&#10;AAChAgAAZHJzL2Rvd25yZXYueG1sUEsFBgAAAAAEAAQA+QAAAJADAAAAAA==&#10;" strokecolor="black [3213]" strokeweight="2pt"/>
                <v:shape id="Picture 15" o:spid="_x0000_s1032" type="#_x0000_t75" style="position:absolute;top:847090;width:1542415;height:204978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GUC&#10;9TbDAAAA2wAAAA8AAABkcnMvZG93bnJldi54bWxET9tqAjEQfS/4D2EE32q2SotdjSLeaqEg9dLn&#10;YTNmFzeTZRPdrV/fFAp9m8O5zmTW2lLcqPaFYwVP/QQEceZ0wUbB8bB+HIHwAVlj6ZgUfJOH2bTz&#10;MMFUu4Y/6bYPRsQQ9ikqyEOoUil9lpNF33cVceTOrrYYIqyN1DU2MdyWcpAkL9JiwbEhx4oWOWWX&#10;/dUqsM3QZOZjszufTl+rt83r/f0Ylkr1uu18DCJQG/7Ff+6tjvOf4feXeICc/gA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ZQL1NsMAAADbAAAADwAAAAAAAAAAAAAAAACcAgAA&#10;ZHJzL2Rvd25yZXYueG1sUEsFBgAAAAAEAAQA9wAAAIwDAAAAAA==&#10;" stroked="t" strokecolor="black [3213]">
                  <v:imagedata r:id="rId11" o:title=""/>
                  <v:path arrowok="t"/>
                </v:shape>
              </v:group>
            </w:pict>
          </mc:Fallback>
        </mc:AlternateContent>
      </w:r>
      <w:bookmarkEnd w:id="0"/>
      <w:r w:rsidR="004A3124" w:rsidRPr="00365C3D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C2B28FE" wp14:editId="1DC3AB3C">
                <wp:simplePos x="0" y="0"/>
                <wp:positionH relativeFrom="column">
                  <wp:posOffset>75565</wp:posOffset>
                </wp:positionH>
                <wp:positionV relativeFrom="paragraph">
                  <wp:posOffset>1096645</wp:posOffset>
                </wp:positionV>
                <wp:extent cx="1073150" cy="934085"/>
                <wp:effectExtent l="0" t="0" r="0" b="571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3150" cy="9340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48548E" w14:textId="77777777" w:rsidR="00CC28AE" w:rsidRPr="00102458" w:rsidRDefault="00CC28AE" w:rsidP="00102458">
                            <w:pPr>
                              <w:jc w:val="center"/>
                              <w:rPr>
                                <w:rFonts w:eastAsia="MS Mincho"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</w:pPr>
                            <w:r w:rsidRPr="0010245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  <w:t>The Matter Movement Question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type w14:anchorId="5C2B28FE" id="_x0000_t202" coordsize="21600,21600" o:spt="202" path="m0,0l0,21600,21600,21600,21600,0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5.95pt;margin-top:86.35pt;width:84.5pt;height:73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" filled="f" stroked="f">
                <v:textbox>
                  <w:txbxContent>
                    <w:p w14:paraId="5F48548E" w14:textId="77777777" w:rsidR="00CC28AE" w:rsidRPr="00102458" w:rsidRDefault="00CC28AE" w:rsidP="00102458">
                      <w:pPr>
                        <w:jc w:val="center"/>
                        <w:rPr>
                          <w:rFonts w:eastAsia="MS Mincho" w:cs="Arial"/>
                          <w:b/>
                          <w:bCs/>
                          <w:color w:val="000000" w:themeColor="text1"/>
                          <w:sz w:val="24"/>
                          <w:szCs w:val="22"/>
                        </w:rPr>
                      </w:pPr>
                      <w:r w:rsidRPr="00102458">
                        <w:rPr>
                          <w:rFonts w:cs="Arial"/>
                          <w:b/>
                          <w:bCs/>
                          <w:color w:val="000000" w:themeColor="text1"/>
                          <w:sz w:val="24"/>
                          <w:szCs w:val="22"/>
                        </w:rPr>
                        <w:t>The Matter Movement Question</w:t>
                      </w:r>
                    </w:p>
                  </w:txbxContent>
                </v:textbox>
              </v:shape>
            </w:pict>
          </mc:Fallback>
        </mc:AlternateContent>
      </w:r>
      <w:r w:rsidR="00680B13">
        <w:t>5</w:t>
      </w:r>
      <w:r w:rsidR="0085043E" w:rsidRPr="0039040C">
        <w:t>.</w:t>
      </w:r>
      <w:r w:rsidR="00EA3299">
        <w:t>4</w:t>
      </w:r>
      <w:r w:rsidR="0085043E" w:rsidRPr="0039040C">
        <w:t xml:space="preserve"> </w:t>
      </w:r>
      <w:r w:rsidR="00CB35C4" w:rsidRPr="0039040C">
        <w:t>Explanation</w:t>
      </w:r>
      <w:r w:rsidR="005D0A2B">
        <w:t>s</w:t>
      </w:r>
      <w:r w:rsidR="00CB35C4" w:rsidRPr="0039040C">
        <w:t xml:space="preserve"> Tool: </w:t>
      </w:r>
      <w:r w:rsidR="00443DF4" w:rsidRPr="00FC3B89">
        <w:t xml:space="preserve">How does a </w:t>
      </w:r>
      <w:r w:rsidR="0053521C">
        <w:t xml:space="preserve">skin </w:t>
      </w:r>
      <w:r w:rsidR="00443DF4" w:rsidRPr="00FC3B89">
        <w:t xml:space="preserve">cell in the leg of a </w:t>
      </w:r>
      <w:r w:rsidR="00443DF4">
        <w:t>cow</w:t>
      </w:r>
      <w:r w:rsidR="00443DF4" w:rsidRPr="00FC3B89">
        <w:t xml:space="preserve"> use food to grow and divide</w:t>
      </w:r>
      <w:r w:rsidR="00CB35C4" w:rsidRPr="0039040C">
        <w:t>?</w:t>
      </w:r>
    </w:p>
    <w:tbl>
      <w:tblPr>
        <w:tblStyle w:val="TableGrid"/>
        <w:tblW w:w="10943" w:type="dxa"/>
        <w:tblLook w:val="04A0" w:firstRow="1" w:lastRow="0" w:firstColumn="1" w:lastColumn="0" w:noHBand="0" w:noVBand="1"/>
      </w:tblPr>
      <w:tblGrid>
        <w:gridCol w:w="1721"/>
        <w:gridCol w:w="4687"/>
        <w:gridCol w:w="1154"/>
        <w:gridCol w:w="3381"/>
      </w:tblGrid>
      <w:tr w:rsidR="00102458" w:rsidRPr="0039040C" w14:paraId="5CE4AEA2" w14:textId="77777777" w:rsidTr="00137484">
        <w:trPr>
          <w:trHeight w:val="4634"/>
        </w:trPr>
        <w:tc>
          <w:tcPr>
            <w:tcW w:w="1721" w:type="dxa"/>
            <w:tcBorders>
              <w:top w:val="single" w:sz="4" w:space="0" w:color="auto"/>
              <w:bottom w:val="dashed" w:sz="12" w:space="0" w:color="auto"/>
              <w:right w:val="nil"/>
            </w:tcBorders>
          </w:tcPr>
          <w:p w14:paraId="2317D45C" w14:textId="60865DA7" w:rsidR="00CC28AE" w:rsidRDefault="004A3124" w:rsidP="00777EF6">
            <w:pPr>
              <w:pStyle w:val="standard"/>
              <w:ind w:right="344" w:firstLine="0"/>
              <w:rPr>
                <w:noProof/>
                <w:sz w:val="20"/>
              </w:rPr>
            </w:pPr>
            <w:r w:rsidRPr="00365C3D">
              <w:rPr>
                <w:rFonts w:cs="Arial"/>
                <w:noProof/>
                <w:sz w:val="20"/>
              </w:rPr>
              <w:drawing>
                <wp:anchor distT="0" distB="0" distL="114300" distR="114300" simplePos="0" relativeHeight="251674624" behindDoc="0" locked="0" layoutInCell="1" allowOverlap="1" wp14:anchorId="18BBD370" wp14:editId="768CCEEC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86360</wp:posOffset>
                  </wp:positionV>
                  <wp:extent cx="1215390" cy="1505585"/>
                  <wp:effectExtent l="0" t="0" r="3810" b="0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ue question.png"/>
                          <pic:cNvPicPr/>
                        </pic:nvPicPr>
                        <pic:blipFill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5390" cy="1505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48656C2" w14:textId="77777777" w:rsidR="00CC28AE" w:rsidRPr="00CC28AE" w:rsidRDefault="00CC28AE" w:rsidP="00CC28AE"/>
          <w:p w14:paraId="7913A2EB" w14:textId="77777777" w:rsidR="00CC28AE" w:rsidRPr="00CC28AE" w:rsidRDefault="00CC28AE" w:rsidP="00CC28AE"/>
          <w:p w14:paraId="122836E4" w14:textId="77777777" w:rsidR="00CC28AE" w:rsidRPr="00CC28AE" w:rsidRDefault="00CC28AE" w:rsidP="00CC28AE"/>
          <w:p w14:paraId="2E5AD8CB" w14:textId="77777777" w:rsidR="00CC28AE" w:rsidRPr="00CC28AE" w:rsidRDefault="00CC28AE" w:rsidP="00CC28AE"/>
          <w:p w14:paraId="00405AA5" w14:textId="77777777" w:rsidR="00CC28AE" w:rsidRPr="00CC28AE" w:rsidRDefault="00CC28AE" w:rsidP="00CC28AE"/>
          <w:p w14:paraId="6057E37E" w14:textId="77777777" w:rsidR="00CC28AE" w:rsidRPr="00CC28AE" w:rsidRDefault="00CC28AE" w:rsidP="00CC28AE"/>
          <w:p w14:paraId="11C5EE89" w14:textId="77777777" w:rsidR="00CC28AE" w:rsidRPr="00CC28AE" w:rsidRDefault="00CC28AE" w:rsidP="00CC28AE"/>
          <w:p w14:paraId="0D5BC04D" w14:textId="77777777" w:rsidR="00CC28AE" w:rsidRPr="00CC28AE" w:rsidRDefault="00CC28AE" w:rsidP="00CC28AE"/>
          <w:p w14:paraId="078FE1C3" w14:textId="77777777" w:rsidR="00CC28AE" w:rsidRPr="00CC28AE" w:rsidRDefault="00CC28AE" w:rsidP="00CC28AE"/>
          <w:p w14:paraId="394B274A" w14:textId="77777777" w:rsidR="00CC28AE" w:rsidRPr="00CC28AE" w:rsidRDefault="00CC28AE" w:rsidP="00CC28AE"/>
          <w:p w14:paraId="10F6DD81" w14:textId="77777777" w:rsidR="00CC28AE" w:rsidRPr="00CC28AE" w:rsidRDefault="00CC28AE" w:rsidP="00CC28AE"/>
          <w:p w14:paraId="2CE3888A" w14:textId="77777777" w:rsidR="00102458" w:rsidRPr="00CC28AE" w:rsidRDefault="00102458" w:rsidP="00CC28AE"/>
        </w:tc>
        <w:tc>
          <w:tcPr>
            <w:tcW w:w="5841" w:type="dxa"/>
            <w:gridSpan w:val="2"/>
            <w:tcBorders>
              <w:top w:val="single" w:sz="4" w:space="0" w:color="auto"/>
              <w:left w:val="nil"/>
              <w:bottom w:val="dashed" w:sz="12" w:space="0" w:color="auto"/>
              <w:right w:val="nil"/>
            </w:tcBorders>
          </w:tcPr>
          <w:p w14:paraId="133E4DE4" w14:textId="1C57340A" w:rsidR="00CC28AE" w:rsidRDefault="00CC28AE" w:rsidP="00777EF6">
            <w:pPr>
              <w:pStyle w:val="standard"/>
              <w:ind w:right="344" w:firstLine="0"/>
              <w:rPr>
                <w:sz w:val="20"/>
              </w:rPr>
            </w:pPr>
          </w:p>
          <w:p w14:paraId="237EEF8D" w14:textId="77777777" w:rsidR="00CC28AE" w:rsidRPr="00CC28AE" w:rsidRDefault="00CC28AE" w:rsidP="00CC28AE"/>
          <w:p w14:paraId="6647BEAF" w14:textId="77777777" w:rsidR="00CC28AE" w:rsidRPr="00CC28AE" w:rsidRDefault="00CC28AE" w:rsidP="00CC28AE"/>
          <w:p w14:paraId="4E5016F2" w14:textId="36D10AE7" w:rsidR="00CC28AE" w:rsidRPr="00CC28AE" w:rsidRDefault="00CC28AE" w:rsidP="00CC28AE"/>
          <w:p w14:paraId="4C85B743" w14:textId="631055F6" w:rsidR="00CC28AE" w:rsidRPr="00CC28AE" w:rsidRDefault="00CC28AE" w:rsidP="00CC28AE"/>
          <w:p w14:paraId="2C8E0DD1" w14:textId="77777777" w:rsidR="00CC28AE" w:rsidRPr="00CC28AE" w:rsidRDefault="00CC28AE" w:rsidP="00CC28AE"/>
          <w:p w14:paraId="167F8777" w14:textId="77777777" w:rsidR="00CC28AE" w:rsidRPr="00CC28AE" w:rsidRDefault="00CC28AE" w:rsidP="00CC28AE"/>
          <w:p w14:paraId="08048F60" w14:textId="77777777" w:rsidR="00CC28AE" w:rsidRPr="00CC28AE" w:rsidRDefault="00CC28AE" w:rsidP="00CC28AE"/>
          <w:p w14:paraId="560E7454" w14:textId="77777777" w:rsidR="00CC28AE" w:rsidRPr="00CC28AE" w:rsidRDefault="00CC28AE" w:rsidP="00CC28AE"/>
          <w:p w14:paraId="0425EB07" w14:textId="77777777" w:rsidR="00CC28AE" w:rsidRPr="00CC28AE" w:rsidRDefault="00CC28AE" w:rsidP="00CC28AE"/>
          <w:p w14:paraId="0C866EE0" w14:textId="77777777" w:rsidR="00CC28AE" w:rsidRPr="00CC28AE" w:rsidRDefault="00CC28AE" w:rsidP="00CC28AE"/>
          <w:p w14:paraId="5D9666CB" w14:textId="288167CD" w:rsidR="00205516" w:rsidRDefault="00205516" w:rsidP="00CC28AE"/>
          <w:p w14:paraId="2D8ABCF4" w14:textId="77777777" w:rsidR="004A3124" w:rsidRPr="00205516" w:rsidRDefault="004A3124" w:rsidP="00205516"/>
        </w:tc>
        <w:tc>
          <w:tcPr>
            <w:tcW w:w="3381" w:type="dxa"/>
            <w:tcBorders>
              <w:top w:val="single" w:sz="4" w:space="0" w:color="auto"/>
              <w:left w:val="nil"/>
              <w:bottom w:val="dashed" w:sz="12" w:space="0" w:color="auto"/>
            </w:tcBorders>
          </w:tcPr>
          <w:p w14:paraId="6A718727" w14:textId="77777777" w:rsidR="00102458" w:rsidRDefault="00102458" w:rsidP="00404114">
            <w:pPr>
              <w:pStyle w:val="List1"/>
              <w:spacing w:after="0"/>
              <w:ind w:left="3" w:firstLine="0"/>
              <w:rPr>
                <w:b/>
                <w:sz w:val="20"/>
              </w:rPr>
            </w:pPr>
          </w:p>
          <w:p w14:paraId="205AC2B4" w14:textId="77777777" w:rsidR="00102458" w:rsidRDefault="00102458" w:rsidP="00404114">
            <w:pPr>
              <w:pStyle w:val="List1"/>
              <w:spacing w:after="0"/>
              <w:ind w:left="3" w:firstLine="0"/>
              <w:rPr>
                <w:b/>
                <w:sz w:val="20"/>
              </w:rPr>
            </w:pPr>
          </w:p>
          <w:p w14:paraId="21CC977B" w14:textId="77777777" w:rsidR="00CC28AE" w:rsidRDefault="00CC28AE" w:rsidP="00404114">
            <w:pPr>
              <w:pStyle w:val="List1"/>
              <w:spacing w:after="0"/>
              <w:ind w:left="3" w:firstLine="0"/>
              <w:rPr>
                <w:b/>
                <w:sz w:val="20"/>
              </w:rPr>
            </w:pPr>
          </w:p>
          <w:p w14:paraId="40DC10F1" w14:textId="77777777" w:rsidR="00CC28AE" w:rsidRDefault="00CC28AE" w:rsidP="00404114">
            <w:pPr>
              <w:pStyle w:val="List1"/>
              <w:spacing w:after="0"/>
              <w:ind w:left="3" w:firstLine="0"/>
              <w:rPr>
                <w:b/>
                <w:sz w:val="20"/>
              </w:rPr>
            </w:pPr>
          </w:p>
          <w:p w14:paraId="5582BD6C" w14:textId="77777777" w:rsidR="00CC28AE" w:rsidRDefault="00CC28AE" w:rsidP="00404114">
            <w:pPr>
              <w:pStyle w:val="List1"/>
              <w:spacing w:after="0"/>
              <w:ind w:left="3" w:firstLine="0"/>
              <w:rPr>
                <w:b/>
                <w:sz w:val="20"/>
              </w:rPr>
            </w:pPr>
          </w:p>
          <w:p w14:paraId="13A9CA34" w14:textId="77777777" w:rsidR="00CC28AE" w:rsidRDefault="00CC28AE" w:rsidP="00404114">
            <w:pPr>
              <w:pStyle w:val="List1"/>
              <w:spacing w:after="0"/>
              <w:ind w:left="3" w:firstLine="0"/>
              <w:rPr>
                <w:b/>
                <w:sz w:val="20"/>
              </w:rPr>
            </w:pPr>
          </w:p>
          <w:p w14:paraId="73BEEAEE" w14:textId="77777777" w:rsidR="00CC28AE" w:rsidRDefault="00CC28AE" w:rsidP="00404114">
            <w:pPr>
              <w:pStyle w:val="List1"/>
              <w:spacing w:after="0"/>
              <w:ind w:left="3" w:firstLine="0"/>
              <w:rPr>
                <w:b/>
                <w:sz w:val="20"/>
              </w:rPr>
            </w:pPr>
          </w:p>
          <w:p w14:paraId="7E479595" w14:textId="77777777" w:rsidR="00CC28AE" w:rsidRDefault="00CC28AE" w:rsidP="00404114">
            <w:pPr>
              <w:pStyle w:val="List1"/>
              <w:spacing w:after="0"/>
              <w:ind w:left="3" w:firstLine="0"/>
              <w:rPr>
                <w:b/>
                <w:sz w:val="20"/>
              </w:rPr>
            </w:pPr>
          </w:p>
          <w:p w14:paraId="1B426F57" w14:textId="77777777" w:rsidR="00CC28AE" w:rsidRDefault="00CC28AE" w:rsidP="00404114">
            <w:pPr>
              <w:pStyle w:val="List1"/>
              <w:spacing w:after="0"/>
              <w:ind w:left="3" w:firstLine="0"/>
              <w:rPr>
                <w:b/>
                <w:sz w:val="20"/>
              </w:rPr>
            </w:pPr>
          </w:p>
          <w:p w14:paraId="0856D609" w14:textId="1EF1916C" w:rsidR="00102458" w:rsidRPr="00404114" w:rsidRDefault="00102458" w:rsidP="00CC28AE">
            <w:pPr>
              <w:pStyle w:val="List1"/>
              <w:spacing w:after="0"/>
              <w:ind w:left="0" w:firstLine="0"/>
              <w:rPr>
                <w:b/>
                <w:sz w:val="20"/>
              </w:rPr>
            </w:pPr>
            <w:r w:rsidRPr="00D34280">
              <w:rPr>
                <w:b/>
                <w:sz w:val="20"/>
              </w:rPr>
              <w:t>Draw and label</w:t>
            </w:r>
            <w:r w:rsidRPr="0039040C">
              <w:rPr>
                <w:sz w:val="20"/>
              </w:rPr>
              <w:t xml:space="preserve"> </w:t>
            </w:r>
            <w:r w:rsidRPr="00D34280">
              <w:rPr>
                <w:sz w:val="20"/>
              </w:rPr>
              <w:t>arrows</w:t>
            </w:r>
            <w:r w:rsidRPr="0039040C">
              <w:rPr>
                <w:sz w:val="20"/>
              </w:rPr>
              <w:t xml:space="preserve"> t</w:t>
            </w:r>
            <w:r>
              <w:rPr>
                <w:sz w:val="20"/>
              </w:rPr>
              <w:t>hat</w:t>
            </w:r>
            <w:r w:rsidRPr="0039040C">
              <w:rPr>
                <w:sz w:val="20"/>
              </w:rPr>
              <w:t xml:space="preserve"> show molecules </w:t>
            </w:r>
            <w:r>
              <w:rPr>
                <w:sz w:val="20"/>
              </w:rPr>
              <w:t xml:space="preserve">moving </w:t>
            </w:r>
            <w:r w:rsidR="00CC28AE">
              <w:rPr>
                <w:sz w:val="20"/>
              </w:rPr>
              <w:t xml:space="preserve">into and being used in the </w:t>
            </w:r>
            <w:r w:rsidR="004A3124">
              <w:rPr>
                <w:sz w:val="20"/>
              </w:rPr>
              <w:t>skin</w:t>
            </w:r>
            <w:r w:rsidR="00CC28AE">
              <w:rPr>
                <w:sz w:val="20"/>
              </w:rPr>
              <w:t xml:space="preserve"> cell.</w:t>
            </w:r>
          </w:p>
          <w:p w14:paraId="55D08339" w14:textId="7DEA7DF3" w:rsidR="00102458" w:rsidRDefault="00102458" w:rsidP="00404114">
            <w:pPr>
              <w:pStyle w:val="List1"/>
              <w:numPr>
                <w:ilvl w:val="0"/>
                <w:numId w:val="26"/>
              </w:numPr>
              <w:spacing w:after="0"/>
              <w:rPr>
                <w:color w:val="000000" w:themeColor="text1"/>
                <w:sz w:val="20"/>
              </w:rPr>
            </w:pPr>
            <w:r w:rsidRPr="00404114">
              <w:rPr>
                <w:color w:val="000000" w:themeColor="text1"/>
                <w:sz w:val="20"/>
              </w:rPr>
              <w:t>Show and label molecules with carbon atoms</w:t>
            </w:r>
            <w:r w:rsidR="00535F55">
              <w:rPr>
                <w:color w:val="000000" w:themeColor="text1"/>
                <w:sz w:val="20"/>
              </w:rPr>
              <w:t xml:space="preserve"> m</w:t>
            </w:r>
            <w:r w:rsidR="00535F55" w:rsidRPr="00404114">
              <w:rPr>
                <w:color w:val="000000" w:themeColor="text1"/>
                <w:sz w:val="20"/>
              </w:rPr>
              <w:t xml:space="preserve">oving </w:t>
            </w:r>
            <w:r w:rsidR="00535F55">
              <w:rPr>
                <w:color w:val="000000" w:themeColor="text1"/>
                <w:sz w:val="20"/>
              </w:rPr>
              <w:t>in</w:t>
            </w:r>
            <w:r w:rsidR="00535F55" w:rsidRPr="00404114">
              <w:rPr>
                <w:color w:val="000000" w:themeColor="text1"/>
                <w:sz w:val="20"/>
              </w:rPr>
              <w:t xml:space="preserve">to </w:t>
            </w:r>
            <w:r w:rsidR="00535F55">
              <w:rPr>
                <w:color w:val="000000" w:themeColor="text1"/>
                <w:sz w:val="20"/>
              </w:rPr>
              <w:t>the skin</w:t>
            </w:r>
            <w:r w:rsidR="00535F55" w:rsidRPr="00404114">
              <w:rPr>
                <w:color w:val="000000" w:themeColor="text1"/>
                <w:sz w:val="20"/>
              </w:rPr>
              <w:t xml:space="preserve"> cell in its leg</w:t>
            </w:r>
          </w:p>
          <w:p w14:paraId="27EEC2FF" w14:textId="3EF3E4BA" w:rsidR="00535F55" w:rsidRPr="00404114" w:rsidRDefault="00535F55" w:rsidP="00404114">
            <w:pPr>
              <w:pStyle w:val="List1"/>
              <w:numPr>
                <w:ilvl w:val="0"/>
                <w:numId w:val="26"/>
              </w:numPr>
              <w:spacing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Label the molecules that stay in the skin cel</w:t>
            </w:r>
            <w:r w:rsidR="00D04B4B">
              <w:rPr>
                <w:color w:val="000000" w:themeColor="text1"/>
                <w:sz w:val="20"/>
              </w:rPr>
              <w:t>l</w:t>
            </w:r>
          </w:p>
          <w:p w14:paraId="7E667A4B" w14:textId="2152A579" w:rsidR="00CC28AE" w:rsidRPr="00CC28AE" w:rsidRDefault="00CC28AE" w:rsidP="00137484">
            <w:pPr>
              <w:pStyle w:val="List1"/>
              <w:spacing w:after="0"/>
              <w:rPr>
                <w:sz w:val="20"/>
              </w:rPr>
            </w:pPr>
          </w:p>
        </w:tc>
      </w:tr>
      <w:tr w:rsidR="00102458" w:rsidRPr="0039040C" w14:paraId="68B94CE5" w14:textId="77777777" w:rsidTr="004A3124">
        <w:tc>
          <w:tcPr>
            <w:tcW w:w="1721" w:type="dxa"/>
            <w:tcBorders>
              <w:top w:val="dashed" w:sz="12" w:space="0" w:color="auto"/>
              <w:bottom w:val="nil"/>
              <w:right w:val="nil"/>
            </w:tcBorders>
          </w:tcPr>
          <w:p w14:paraId="37ED957F" w14:textId="031C490F" w:rsidR="00102458" w:rsidRDefault="009339E7" w:rsidP="00A94421">
            <w:pPr>
              <w:pStyle w:val="standard"/>
              <w:spacing w:before="60"/>
              <w:ind w:firstLine="0"/>
              <w:rPr>
                <w:rFonts w:cs="Arial"/>
                <w:color w:val="000000" w:themeColor="text1"/>
                <w:sz w:val="20"/>
              </w:rPr>
            </w:pPr>
            <w:r w:rsidRPr="00365C3D">
              <w:rPr>
                <w:rFonts w:cs="Arial"/>
                <w:noProof/>
                <w:sz w:val="20"/>
              </w:rPr>
              <w:drawing>
                <wp:anchor distT="0" distB="0" distL="114300" distR="114300" simplePos="0" relativeHeight="251681792" behindDoc="0" locked="0" layoutInCell="1" allowOverlap="1" wp14:anchorId="644A87A9" wp14:editId="7219A2FB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72390</wp:posOffset>
                  </wp:positionV>
                  <wp:extent cx="1215390" cy="1505585"/>
                  <wp:effectExtent l="0" t="0" r="3810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ue question.png"/>
                          <pic:cNvPicPr/>
                        </pic:nvPicPr>
                        <pic:blipFill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5390" cy="1505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222" w:type="dxa"/>
            <w:gridSpan w:val="3"/>
            <w:tcBorders>
              <w:top w:val="dashed" w:sz="12" w:space="0" w:color="auto"/>
              <w:left w:val="nil"/>
              <w:bottom w:val="nil"/>
            </w:tcBorders>
          </w:tcPr>
          <w:p w14:paraId="47E2F40C" w14:textId="3B2AD136" w:rsidR="00102458" w:rsidRPr="0039040C" w:rsidRDefault="00102458" w:rsidP="004A3124">
            <w:pPr>
              <w:pStyle w:val="standard"/>
              <w:spacing w:before="60"/>
              <w:ind w:left="169" w:firstLine="0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Name t</w:t>
            </w:r>
            <w:r w:rsidRPr="00E12E37">
              <w:rPr>
                <w:rFonts w:cs="Arial"/>
                <w:color w:val="000000" w:themeColor="text1"/>
                <w:sz w:val="20"/>
              </w:rPr>
              <w:t xml:space="preserve">he chemical change that </w:t>
            </w:r>
            <w:r>
              <w:rPr>
                <w:rFonts w:cs="Arial"/>
                <w:color w:val="000000" w:themeColor="text1"/>
                <w:sz w:val="20"/>
              </w:rPr>
              <w:t xml:space="preserve">cow </w:t>
            </w:r>
            <w:r w:rsidR="00054C79">
              <w:rPr>
                <w:rFonts w:cs="Arial"/>
                <w:color w:val="000000" w:themeColor="text1"/>
                <w:sz w:val="20"/>
              </w:rPr>
              <w:t>cells use</w:t>
            </w:r>
            <w:r>
              <w:rPr>
                <w:rFonts w:cs="Arial"/>
                <w:color w:val="000000" w:themeColor="text1"/>
                <w:sz w:val="20"/>
              </w:rPr>
              <w:t xml:space="preserve"> to </w:t>
            </w:r>
            <w:r w:rsidR="00054C79">
              <w:rPr>
                <w:rFonts w:cs="Arial"/>
                <w:color w:val="000000" w:themeColor="text1"/>
                <w:sz w:val="20"/>
              </w:rPr>
              <w:t>build large organic molecules</w:t>
            </w:r>
            <w:r>
              <w:rPr>
                <w:rFonts w:cs="Arial"/>
                <w:color w:val="000000" w:themeColor="text1"/>
                <w:sz w:val="20"/>
              </w:rPr>
              <w:t>:</w:t>
            </w:r>
          </w:p>
        </w:tc>
      </w:tr>
      <w:tr w:rsidR="00102458" w:rsidRPr="0039040C" w14:paraId="6414BFD7" w14:textId="77777777" w:rsidTr="00137484">
        <w:trPr>
          <w:trHeight w:val="2412"/>
        </w:trPr>
        <w:tc>
          <w:tcPr>
            <w:tcW w:w="1721" w:type="dxa"/>
            <w:tcBorders>
              <w:top w:val="nil"/>
              <w:bottom w:val="dashed" w:sz="12" w:space="0" w:color="auto"/>
              <w:right w:val="nil"/>
            </w:tcBorders>
          </w:tcPr>
          <w:p w14:paraId="2CD4C133" w14:textId="5FF85951" w:rsidR="00102458" w:rsidRPr="0039040C" w:rsidRDefault="009339E7" w:rsidP="00777EF6">
            <w:pPr>
              <w:pStyle w:val="standard"/>
              <w:ind w:right="344" w:firstLine="0"/>
              <w:rPr>
                <w:noProof/>
                <w:sz w:val="20"/>
              </w:rPr>
            </w:pPr>
            <w:r w:rsidRPr="00365C3D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4437442" wp14:editId="450F797E">
                      <wp:simplePos x="0" y="0"/>
                      <wp:positionH relativeFrom="column">
                        <wp:posOffset>51435</wp:posOffset>
                      </wp:positionH>
                      <wp:positionV relativeFrom="paragraph">
                        <wp:posOffset>78740</wp:posOffset>
                      </wp:positionV>
                      <wp:extent cx="1073150" cy="934085"/>
                      <wp:effectExtent l="0" t="0" r="0" b="5715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3150" cy="9340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6BB687D" w14:textId="3A5786C6" w:rsidR="00CC28AE" w:rsidRPr="00102458" w:rsidRDefault="00CC28AE" w:rsidP="00102458">
                                  <w:pPr>
                                    <w:jc w:val="center"/>
                                    <w:rPr>
                                      <w:rFonts w:eastAsia="MS Mincho"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</w:pPr>
                                  <w:r w:rsidRPr="00102458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  <w:t>The Matter Change Question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 w14:anchorId="24437442" id="Text Box 5" o:spid="_x0000_s1027" type="#_x0000_t202" style="position:absolute;margin-left:4.05pt;margin-top:6.2pt;width:84.5pt;height:73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" filled="f" stroked="f">
                      <v:textbox>
                        <w:txbxContent>
                          <w:p w14:paraId="36BB687D" w14:textId="3A5786C6" w:rsidR="00CC28AE" w:rsidRPr="00102458" w:rsidRDefault="00CC28AE" w:rsidP="00102458">
                            <w:pPr>
                              <w:jc w:val="center"/>
                              <w:rPr>
                                <w:rFonts w:eastAsia="MS Mincho"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</w:pPr>
                            <w:r w:rsidRPr="0010245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  <w:t>The Matter Change Question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687" w:type="dxa"/>
            <w:tcBorders>
              <w:top w:val="nil"/>
              <w:left w:val="nil"/>
              <w:bottom w:val="dashed" w:sz="12" w:space="0" w:color="auto"/>
              <w:right w:val="nil"/>
            </w:tcBorders>
          </w:tcPr>
          <w:p w14:paraId="3E6684F1" w14:textId="74A8D2FD" w:rsidR="00A04908" w:rsidRDefault="00205516" w:rsidP="00777EF6">
            <w:pPr>
              <w:pStyle w:val="standard"/>
              <w:ind w:right="344" w:firstLine="0"/>
              <w:rPr>
                <w:sz w:val="20"/>
              </w:rPr>
            </w:pPr>
            <w:r w:rsidRPr="0039040C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19653D5" wp14:editId="07C426D8">
                      <wp:simplePos x="0" y="0"/>
                      <wp:positionH relativeFrom="column">
                        <wp:posOffset>2159000</wp:posOffset>
                      </wp:positionH>
                      <wp:positionV relativeFrom="paragraph">
                        <wp:posOffset>102870</wp:posOffset>
                      </wp:positionV>
                      <wp:extent cx="1402715" cy="1348105"/>
                      <wp:effectExtent l="0" t="25400" r="45085" b="48895"/>
                      <wp:wrapNone/>
                      <wp:docPr id="494" name="Right Arrow 4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02715" cy="13481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B6608F4" w14:textId="77777777" w:rsidR="00CC28AE" w:rsidRDefault="00CC28AE" w:rsidP="00CB35C4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64723DA6" w14:textId="77777777" w:rsidR="00CC28AE" w:rsidRPr="00DC3F3C" w:rsidRDefault="00CC28AE" w:rsidP="00CB35C4">
                                  <w:pPr>
                                    <w:rPr>
                                      <w:b/>
                                      <w:sz w:val="20"/>
                                    </w:rPr>
                                  </w:pPr>
                                  <w:r w:rsidRPr="00DC3F3C">
                                    <w:rPr>
                                      <w:b/>
                                      <w:sz w:val="20"/>
                                    </w:rPr>
                                    <w:t xml:space="preserve">Chemical Change </w:t>
                                  </w:r>
                                </w:p>
                                <w:p w14:paraId="0DB3EE50" w14:textId="77777777" w:rsidR="00CC28AE" w:rsidRDefault="00CC28AE" w:rsidP="00CB35C4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4ACA20D8" w14:textId="77777777" w:rsidR="00CC28AE" w:rsidRPr="0082025D" w:rsidRDefault="00CC28AE" w:rsidP="00CB35C4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475AD7A2" w14:textId="77777777" w:rsidR="00CC28AE" w:rsidRPr="00E86E29" w:rsidRDefault="00CC28AE" w:rsidP="00CB35C4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type w14:anchorId="319653D5" id="_x0000_t13" coordsize="21600,21600" o:spt="13" adj="16200,5400" path="m@0,0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494" o:spid="_x0000_s1028" type="#_x0000_t13" style="position:absolute;margin-left:170pt;margin-top:8.1pt;width:110.45pt;height:106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" adj="11220" fillcolor="white [3201]" strokecolor="black [3200]" strokeweight="2pt">
                      <v:path arrowok="t"/>
                      <v:textbox>
                        <w:txbxContent>
                          <w:p w14:paraId="0B6608F4" w14:textId="77777777" w:rsidR="00CC28AE" w:rsidRDefault="00CC28AE" w:rsidP="00CB35C4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64723DA6" w14:textId="77777777" w:rsidR="00CC28AE" w:rsidRPr="00DC3F3C" w:rsidRDefault="00CC28AE" w:rsidP="00CB35C4">
                            <w:pPr>
                              <w:rPr>
                                <w:b/>
                                <w:sz w:val="20"/>
                              </w:rPr>
                            </w:pPr>
                            <w:r w:rsidRPr="00DC3F3C">
                              <w:rPr>
                                <w:b/>
                                <w:sz w:val="20"/>
                              </w:rPr>
                              <w:t xml:space="preserve">Chemical Change </w:t>
                            </w:r>
                          </w:p>
                          <w:p w14:paraId="0DB3EE50" w14:textId="77777777" w:rsidR="00CC28AE" w:rsidRDefault="00CC28AE" w:rsidP="00CB35C4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4ACA20D8" w14:textId="77777777" w:rsidR="00CC28AE" w:rsidRPr="0082025D" w:rsidRDefault="00CC28AE" w:rsidP="00CB35C4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475AD7A2" w14:textId="77777777" w:rsidR="00CC28AE" w:rsidRPr="00E86E29" w:rsidRDefault="00CC28AE" w:rsidP="00CB35C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A835E96" w14:textId="4F6DB019" w:rsidR="00102458" w:rsidRPr="0039040C" w:rsidRDefault="00102458" w:rsidP="00137484">
            <w:pPr>
              <w:pStyle w:val="standard"/>
              <w:ind w:left="169" w:right="344" w:firstLine="0"/>
              <w:rPr>
                <w:sz w:val="20"/>
              </w:rPr>
            </w:pPr>
            <w:r w:rsidRPr="0039040C">
              <w:rPr>
                <w:sz w:val="20"/>
              </w:rPr>
              <w:t xml:space="preserve">What molecules are </w:t>
            </w:r>
            <w:r w:rsidRPr="00E10B53">
              <w:rPr>
                <w:sz w:val="20"/>
                <w:u w:val="single"/>
              </w:rPr>
              <w:t>carbon</w:t>
            </w:r>
            <w:r w:rsidRPr="0039040C">
              <w:rPr>
                <w:sz w:val="20"/>
              </w:rPr>
              <w:t xml:space="preserve"> atoms in before the chemical change?</w:t>
            </w:r>
          </w:p>
          <w:p w14:paraId="5CD086EB" w14:textId="77777777" w:rsidR="00102458" w:rsidRPr="0039040C" w:rsidRDefault="00102458" w:rsidP="00777EF6">
            <w:pPr>
              <w:pStyle w:val="standard"/>
              <w:ind w:right="344" w:firstLine="0"/>
              <w:rPr>
                <w:sz w:val="20"/>
              </w:rPr>
            </w:pPr>
          </w:p>
          <w:p w14:paraId="46D4CAD3" w14:textId="77777777" w:rsidR="00102458" w:rsidRDefault="00102458" w:rsidP="00777EF6">
            <w:pPr>
              <w:pStyle w:val="standard"/>
              <w:ind w:right="344" w:firstLine="0"/>
              <w:rPr>
                <w:sz w:val="20"/>
              </w:rPr>
            </w:pPr>
          </w:p>
          <w:p w14:paraId="67BE0CD0" w14:textId="77777777" w:rsidR="00A04908" w:rsidRPr="0039040C" w:rsidRDefault="00A04908" w:rsidP="00777EF6">
            <w:pPr>
              <w:pStyle w:val="standard"/>
              <w:ind w:right="344" w:firstLine="0"/>
              <w:rPr>
                <w:sz w:val="20"/>
              </w:rPr>
            </w:pPr>
          </w:p>
          <w:p w14:paraId="6C75D83E" w14:textId="77777777" w:rsidR="00102458" w:rsidRPr="0039040C" w:rsidRDefault="00102458" w:rsidP="004A3124">
            <w:pPr>
              <w:pStyle w:val="standard"/>
              <w:ind w:left="169" w:right="344" w:firstLine="0"/>
              <w:rPr>
                <w:sz w:val="20"/>
              </w:rPr>
            </w:pPr>
            <w:r w:rsidRPr="0039040C">
              <w:rPr>
                <w:sz w:val="20"/>
              </w:rPr>
              <w:t xml:space="preserve">What </w:t>
            </w:r>
            <w:r w:rsidRPr="00E10B53">
              <w:rPr>
                <w:sz w:val="20"/>
                <w:u w:val="single"/>
              </w:rPr>
              <w:t>other</w:t>
            </w:r>
            <w:r w:rsidRPr="0039040C">
              <w:rPr>
                <w:sz w:val="20"/>
              </w:rPr>
              <w:t xml:space="preserve"> molecules are needed?</w:t>
            </w:r>
          </w:p>
          <w:p w14:paraId="44DA565A" w14:textId="77777777" w:rsidR="00102458" w:rsidRPr="0039040C" w:rsidRDefault="00102458" w:rsidP="00CB35C4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4535" w:type="dxa"/>
            <w:gridSpan w:val="2"/>
            <w:tcBorders>
              <w:top w:val="nil"/>
              <w:left w:val="nil"/>
              <w:bottom w:val="dashed" w:sz="12" w:space="0" w:color="auto"/>
            </w:tcBorders>
          </w:tcPr>
          <w:p w14:paraId="64BF3CC9" w14:textId="77777777" w:rsidR="00DC3F3C" w:rsidRDefault="00DC3F3C" w:rsidP="00777EF6">
            <w:pPr>
              <w:pStyle w:val="standard"/>
              <w:ind w:left="340" w:firstLine="0"/>
              <w:jc w:val="right"/>
              <w:rPr>
                <w:sz w:val="20"/>
              </w:rPr>
            </w:pPr>
          </w:p>
          <w:p w14:paraId="072F8A20" w14:textId="77777777" w:rsidR="00102458" w:rsidRPr="0039040C" w:rsidRDefault="00102458" w:rsidP="00137484">
            <w:pPr>
              <w:pStyle w:val="standard"/>
              <w:ind w:left="792" w:firstLine="0"/>
              <w:jc w:val="right"/>
              <w:rPr>
                <w:sz w:val="20"/>
              </w:rPr>
            </w:pPr>
            <w:r w:rsidRPr="0039040C">
              <w:rPr>
                <w:sz w:val="20"/>
              </w:rPr>
              <w:t xml:space="preserve">What molecules are </w:t>
            </w:r>
            <w:r w:rsidRPr="00E10B53">
              <w:rPr>
                <w:sz w:val="20"/>
                <w:u w:val="single"/>
              </w:rPr>
              <w:t>carbon</w:t>
            </w:r>
            <w:r w:rsidRPr="0039040C">
              <w:rPr>
                <w:sz w:val="20"/>
              </w:rPr>
              <w:t xml:space="preserve"> atoms in after the chemical change?</w:t>
            </w:r>
          </w:p>
          <w:p w14:paraId="45D28F6B" w14:textId="77777777" w:rsidR="00102458" w:rsidRPr="0039040C" w:rsidRDefault="00102458" w:rsidP="00137484">
            <w:pPr>
              <w:pStyle w:val="standard"/>
              <w:ind w:left="340" w:firstLine="0"/>
              <w:jc w:val="right"/>
              <w:rPr>
                <w:sz w:val="20"/>
              </w:rPr>
            </w:pPr>
          </w:p>
          <w:p w14:paraId="39D4D2A4" w14:textId="77777777" w:rsidR="00102458" w:rsidRPr="0039040C" w:rsidRDefault="00102458" w:rsidP="00137484">
            <w:pPr>
              <w:pStyle w:val="standard"/>
              <w:ind w:left="340" w:firstLine="0"/>
              <w:jc w:val="right"/>
              <w:rPr>
                <w:sz w:val="20"/>
              </w:rPr>
            </w:pPr>
          </w:p>
          <w:p w14:paraId="34A19E18" w14:textId="77777777" w:rsidR="00102458" w:rsidRPr="0039040C" w:rsidRDefault="00102458" w:rsidP="00137484">
            <w:pPr>
              <w:pStyle w:val="standard"/>
              <w:ind w:left="340" w:firstLine="0"/>
              <w:jc w:val="right"/>
              <w:rPr>
                <w:sz w:val="20"/>
              </w:rPr>
            </w:pPr>
          </w:p>
          <w:p w14:paraId="373AC142" w14:textId="77777777" w:rsidR="00102458" w:rsidRPr="0039040C" w:rsidRDefault="00102458" w:rsidP="00137484">
            <w:pPr>
              <w:pStyle w:val="standard"/>
              <w:ind w:left="539" w:firstLine="0"/>
              <w:jc w:val="right"/>
              <w:rPr>
                <w:sz w:val="20"/>
              </w:rPr>
            </w:pPr>
            <w:r w:rsidRPr="0039040C">
              <w:rPr>
                <w:sz w:val="20"/>
              </w:rPr>
              <w:t xml:space="preserve">What </w:t>
            </w:r>
            <w:r w:rsidRPr="00E10B53">
              <w:rPr>
                <w:sz w:val="20"/>
                <w:u w:val="single"/>
              </w:rPr>
              <w:t>other</w:t>
            </w:r>
            <w:r w:rsidRPr="0039040C">
              <w:rPr>
                <w:sz w:val="20"/>
              </w:rPr>
              <w:t xml:space="preserve"> molecules are produced?</w:t>
            </w:r>
            <w:r w:rsidRPr="0039040C">
              <w:rPr>
                <w:noProof/>
                <w:sz w:val="20"/>
              </w:rPr>
              <w:t xml:space="preserve"> </w:t>
            </w:r>
          </w:p>
        </w:tc>
      </w:tr>
      <w:tr w:rsidR="00102458" w:rsidRPr="0039040C" w14:paraId="2D04B4E1" w14:textId="77777777" w:rsidTr="004A3124">
        <w:tc>
          <w:tcPr>
            <w:tcW w:w="1721" w:type="dxa"/>
            <w:tcBorders>
              <w:top w:val="nil"/>
              <w:bottom w:val="single" w:sz="4" w:space="0" w:color="auto"/>
              <w:right w:val="nil"/>
            </w:tcBorders>
          </w:tcPr>
          <w:p w14:paraId="404ABC83" w14:textId="55875D34" w:rsidR="00324D41" w:rsidRDefault="004A3124" w:rsidP="00777EF6">
            <w:pPr>
              <w:pStyle w:val="standard"/>
              <w:ind w:right="344" w:firstLine="0"/>
              <w:rPr>
                <w:noProof/>
                <w:sz w:val="20"/>
              </w:rPr>
            </w:pPr>
            <w:r w:rsidRPr="00365C3D">
              <w:rPr>
                <w:rFonts w:cs="Arial"/>
                <w:noProof/>
                <w:sz w:val="20"/>
              </w:rPr>
              <w:drawing>
                <wp:anchor distT="0" distB="0" distL="114300" distR="114300" simplePos="0" relativeHeight="251684864" behindDoc="0" locked="0" layoutInCell="1" allowOverlap="1" wp14:anchorId="79D72779" wp14:editId="7DB4BC4C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85725</wp:posOffset>
                  </wp:positionV>
                  <wp:extent cx="1215390" cy="1505585"/>
                  <wp:effectExtent l="0" t="0" r="3810" b="0"/>
                  <wp:wrapNone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ue question.png"/>
                          <pic:cNvPicPr/>
                        </pic:nvPicPr>
                        <pic:blipFill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5390" cy="1505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7E6432B" w14:textId="233F9007" w:rsidR="00102458" w:rsidRPr="00324D41" w:rsidRDefault="004A3124" w:rsidP="00324D41">
            <w:r w:rsidRPr="00365C3D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D49C51C" wp14:editId="099AC4ED">
                      <wp:simplePos x="0" y="0"/>
                      <wp:positionH relativeFrom="column">
                        <wp:posOffset>51435</wp:posOffset>
                      </wp:positionH>
                      <wp:positionV relativeFrom="paragraph">
                        <wp:posOffset>130175</wp:posOffset>
                      </wp:positionV>
                      <wp:extent cx="1073150" cy="934085"/>
                      <wp:effectExtent l="0" t="0" r="0" b="5715"/>
                      <wp:wrapNone/>
                      <wp:docPr id="10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3150" cy="9340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01214F2" w14:textId="42132917" w:rsidR="00CC28AE" w:rsidRPr="00102458" w:rsidRDefault="00CC28AE" w:rsidP="009339E7">
                                  <w:pPr>
                                    <w:jc w:val="center"/>
                                    <w:rPr>
                                      <w:rFonts w:eastAsia="MS Mincho"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</w:pPr>
                                  <w:r w:rsidRPr="00102458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  <w:t>T</w:t>
                                  </w: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  <w:t xml:space="preserve">he Energy </w:t>
                                  </w:r>
                                  <w:r w:rsidRPr="00102458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  <w:t>Question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 w14:anchorId="2D49C51C" id="Text Box 10" o:spid="_x0000_s1029" type="#_x0000_t202" style="position:absolute;margin-left:4.05pt;margin-top:10.25pt;width:84.5pt;height:73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" filled="f" stroked="f">
                      <v:textbox>
                        <w:txbxContent>
                          <w:p w14:paraId="601214F2" w14:textId="42132917" w:rsidR="00CC28AE" w:rsidRPr="00102458" w:rsidRDefault="00CC28AE" w:rsidP="009339E7">
                            <w:pPr>
                              <w:jc w:val="center"/>
                              <w:rPr>
                                <w:rFonts w:eastAsia="MS Mincho"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</w:pPr>
                            <w:r w:rsidRPr="0010245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  <w:t>T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  <w:t xml:space="preserve">he Energy </w:t>
                            </w:r>
                            <w:r w:rsidRPr="0010245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  <w:t>Question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4A301" w14:textId="767D77F1" w:rsidR="00A04908" w:rsidRDefault="00205516" w:rsidP="00777EF6">
            <w:pPr>
              <w:pStyle w:val="standard"/>
              <w:ind w:right="344" w:firstLine="0"/>
              <w:rPr>
                <w:noProof/>
                <w:sz w:val="20"/>
              </w:rPr>
            </w:pPr>
            <w:r w:rsidRPr="0039040C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4752E14" wp14:editId="466F4160">
                      <wp:simplePos x="0" y="0"/>
                      <wp:positionH relativeFrom="column">
                        <wp:posOffset>2154555</wp:posOffset>
                      </wp:positionH>
                      <wp:positionV relativeFrom="paragraph">
                        <wp:posOffset>61595</wp:posOffset>
                      </wp:positionV>
                      <wp:extent cx="1482725" cy="1348105"/>
                      <wp:effectExtent l="0" t="25400" r="41275" b="48895"/>
                      <wp:wrapNone/>
                      <wp:docPr id="21" name="Right Arrow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2725" cy="13481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B51FCE2" w14:textId="77777777" w:rsidR="00CC28AE" w:rsidRDefault="00CC28AE" w:rsidP="00CB35C4">
                                  <w:pPr>
                                    <w:spacing w:after="0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  <w:p w14:paraId="135F5B53" w14:textId="77777777" w:rsidR="00CC28AE" w:rsidRPr="00DC3F3C" w:rsidRDefault="00CC28AE" w:rsidP="00CB35C4">
                                  <w:pPr>
                                    <w:spacing w:after="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DC3F3C">
                                    <w:rPr>
                                      <w:b/>
                                      <w:sz w:val="20"/>
                                    </w:rPr>
                                    <w:t>Energy Transformation</w:t>
                                  </w:r>
                                </w:p>
                                <w:p w14:paraId="4C3F34E0" w14:textId="77777777" w:rsidR="00CC28AE" w:rsidRPr="00E86E29" w:rsidRDefault="00CC28AE" w:rsidP="00CB35C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 w14:anchorId="74752E14" id="Right Arrow 21" o:spid="_x0000_s1030" type="#_x0000_t13" style="position:absolute;margin-left:169.65pt;margin-top:4.85pt;width:116.75pt;height:106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" adj="11781" fillcolor="white [3201]" strokecolor="black [3200]" strokeweight="2pt">
                      <v:path arrowok="t"/>
                      <v:textbox>
                        <w:txbxContent>
                          <w:p w14:paraId="7B51FCE2" w14:textId="77777777" w:rsidR="00CC28AE" w:rsidRDefault="00CC28AE" w:rsidP="00CB35C4">
                            <w:pPr>
                              <w:spacing w:after="0"/>
                              <w:rPr>
                                <w:b/>
                                <w:sz w:val="20"/>
                              </w:rPr>
                            </w:pPr>
                          </w:p>
                          <w:p w14:paraId="135F5B53" w14:textId="77777777" w:rsidR="00CC28AE" w:rsidRPr="00DC3F3C" w:rsidRDefault="00CC28AE" w:rsidP="00CB35C4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 w:rsidRPr="00DC3F3C">
                              <w:rPr>
                                <w:b/>
                                <w:sz w:val="20"/>
                              </w:rPr>
                              <w:t>Energy Transformation</w:t>
                            </w:r>
                          </w:p>
                          <w:p w14:paraId="4C3F34E0" w14:textId="77777777" w:rsidR="00CC28AE" w:rsidRPr="00E86E29" w:rsidRDefault="00CC28AE" w:rsidP="00CB35C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87B00B0" w14:textId="1368A7C1" w:rsidR="00102458" w:rsidRPr="0039040C" w:rsidRDefault="00102458" w:rsidP="004A3124">
            <w:pPr>
              <w:pStyle w:val="standard"/>
              <w:ind w:left="169" w:right="344" w:firstLine="0"/>
              <w:rPr>
                <w:noProof/>
                <w:sz w:val="20"/>
              </w:rPr>
            </w:pPr>
            <w:r w:rsidRPr="0039040C">
              <w:rPr>
                <w:noProof/>
                <w:sz w:val="20"/>
              </w:rPr>
              <w:t xml:space="preserve">What forms of energy </w:t>
            </w:r>
            <w:r w:rsidR="00E27B29">
              <w:rPr>
                <w:noProof/>
                <w:sz w:val="20"/>
              </w:rPr>
              <w:t>go into</w:t>
            </w:r>
            <w:r w:rsidR="00D459C1">
              <w:rPr>
                <w:noProof/>
                <w:sz w:val="20"/>
              </w:rPr>
              <w:t xml:space="preserve"> </w:t>
            </w:r>
            <w:r w:rsidRPr="0039040C">
              <w:rPr>
                <w:noProof/>
                <w:sz w:val="20"/>
              </w:rPr>
              <w:t>this chemical change?</w:t>
            </w:r>
          </w:p>
          <w:p w14:paraId="41D62D7D" w14:textId="77777777" w:rsidR="00102458" w:rsidRPr="0039040C" w:rsidRDefault="00102458" w:rsidP="00777EF6">
            <w:pPr>
              <w:pStyle w:val="standard"/>
              <w:ind w:right="344" w:firstLine="0"/>
              <w:rPr>
                <w:noProof/>
                <w:sz w:val="20"/>
              </w:rPr>
            </w:pPr>
          </w:p>
          <w:p w14:paraId="509BEE2C" w14:textId="77777777" w:rsidR="00102458" w:rsidRPr="0039040C" w:rsidRDefault="00102458" w:rsidP="00777EF6">
            <w:pPr>
              <w:pStyle w:val="standard"/>
              <w:ind w:right="344" w:firstLine="0"/>
              <w:rPr>
                <w:noProof/>
                <w:sz w:val="20"/>
              </w:rPr>
            </w:pPr>
          </w:p>
          <w:p w14:paraId="090CFF0E" w14:textId="06F4BFAB" w:rsidR="00102458" w:rsidRPr="0039040C" w:rsidRDefault="00102458" w:rsidP="00777EF6">
            <w:pPr>
              <w:pStyle w:val="standard"/>
              <w:ind w:right="344" w:firstLine="0"/>
              <w:rPr>
                <w:noProof/>
                <w:sz w:val="20"/>
              </w:rPr>
            </w:pP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3BEE41FE" w14:textId="77777777" w:rsidR="00A04908" w:rsidRDefault="00A04908" w:rsidP="00777EF6">
            <w:pPr>
              <w:pStyle w:val="standard"/>
              <w:ind w:left="340" w:firstLine="0"/>
              <w:jc w:val="right"/>
              <w:rPr>
                <w:sz w:val="20"/>
              </w:rPr>
            </w:pPr>
          </w:p>
          <w:p w14:paraId="52A1733B" w14:textId="30F853CE" w:rsidR="00102458" w:rsidRPr="0039040C" w:rsidRDefault="00102458" w:rsidP="00137484">
            <w:pPr>
              <w:pStyle w:val="standard"/>
              <w:ind w:left="629" w:firstLine="0"/>
              <w:jc w:val="right"/>
              <w:rPr>
                <w:sz w:val="20"/>
              </w:rPr>
            </w:pPr>
            <w:r w:rsidRPr="0039040C">
              <w:rPr>
                <w:sz w:val="20"/>
              </w:rPr>
              <w:t xml:space="preserve">What forms of energy </w:t>
            </w:r>
            <w:r w:rsidR="00E27B29">
              <w:rPr>
                <w:sz w:val="20"/>
              </w:rPr>
              <w:t>come out of</w:t>
            </w:r>
            <w:r w:rsidRPr="0039040C">
              <w:rPr>
                <w:sz w:val="20"/>
              </w:rPr>
              <w:t xml:space="preserve"> this chemical change?</w:t>
            </w:r>
          </w:p>
          <w:p w14:paraId="16CE92A6" w14:textId="77777777" w:rsidR="00102458" w:rsidRDefault="00102458" w:rsidP="004A3124">
            <w:pPr>
              <w:pStyle w:val="standard"/>
              <w:ind w:left="340" w:firstLine="0"/>
              <w:jc w:val="center"/>
              <w:rPr>
                <w:sz w:val="20"/>
              </w:rPr>
            </w:pPr>
          </w:p>
          <w:p w14:paraId="2F1F95B5" w14:textId="77777777" w:rsidR="00102458" w:rsidRPr="0039040C" w:rsidRDefault="00102458" w:rsidP="00777EF6">
            <w:pPr>
              <w:pStyle w:val="standard"/>
              <w:ind w:left="340" w:firstLine="0"/>
              <w:jc w:val="right"/>
              <w:rPr>
                <w:sz w:val="20"/>
              </w:rPr>
            </w:pPr>
          </w:p>
          <w:p w14:paraId="0DDCB995" w14:textId="77777777" w:rsidR="00102458" w:rsidRPr="0039040C" w:rsidRDefault="00102458" w:rsidP="00777EF6">
            <w:pPr>
              <w:pStyle w:val="standard"/>
              <w:ind w:left="340" w:firstLine="0"/>
              <w:jc w:val="right"/>
              <w:rPr>
                <w:sz w:val="20"/>
              </w:rPr>
            </w:pPr>
          </w:p>
          <w:p w14:paraId="08CC8C58" w14:textId="77777777" w:rsidR="00102458" w:rsidRPr="0039040C" w:rsidRDefault="00102458" w:rsidP="00777EF6">
            <w:pPr>
              <w:pStyle w:val="standard"/>
              <w:ind w:left="340" w:firstLine="0"/>
              <w:jc w:val="right"/>
              <w:rPr>
                <w:sz w:val="20"/>
              </w:rPr>
            </w:pPr>
          </w:p>
          <w:p w14:paraId="6315B463" w14:textId="77777777" w:rsidR="00102458" w:rsidRPr="0039040C" w:rsidRDefault="00102458" w:rsidP="00777EF6">
            <w:pPr>
              <w:pStyle w:val="standard"/>
              <w:ind w:left="340" w:firstLine="0"/>
              <w:jc w:val="right"/>
              <w:rPr>
                <w:sz w:val="20"/>
              </w:rPr>
            </w:pPr>
          </w:p>
          <w:p w14:paraId="2A30CBBC" w14:textId="77777777" w:rsidR="00DC3F3C" w:rsidRPr="0039040C" w:rsidRDefault="00DC3F3C" w:rsidP="00CB35C4">
            <w:pPr>
              <w:pStyle w:val="standard"/>
              <w:ind w:firstLine="0"/>
              <w:jc w:val="right"/>
              <w:rPr>
                <w:sz w:val="20"/>
              </w:rPr>
            </w:pPr>
          </w:p>
        </w:tc>
      </w:tr>
      <w:tr w:rsidR="00DC3F3C" w:rsidRPr="0039040C" w14:paraId="73DA470B" w14:textId="77777777" w:rsidTr="004A3124">
        <w:tc>
          <w:tcPr>
            <w:tcW w:w="10943" w:type="dxa"/>
            <w:gridSpan w:val="4"/>
            <w:tcBorders>
              <w:top w:val="single" w:sz="4" w:space="0" w:color="auto"/>
            </w:tcBorders>
          </w:tcPr>
          <w:p w14:paraId="5423B23C" w14:textId="7E35B8C7" w:rsidR="00DC3F3C" w:rsidRDefault="00DC3F3C" w:rsidP="00680B13">
            <w:pPr>
              <w:spacing w:before="120"/>
            </w:pPr>
            <w:r>
              <w:rPr>
                <w:b/>
              </w:rPr>
              <w:t>Explain in words</w:t>
            </w:r>
            <w:r w:rsidRPr="0039040C">
              <w:rPr>
                <w:b/>
              </w:rPr>
              <w:t>:</w:t>
            </w:r>
            <w:r w:rsidR="00054C79">
              <w:t xml:space="preserve"> How does a </w:t>
            </w:r>
            <w:r w:rsidR="00205516">
              <w:t xml:space="preserve">skin </w:t>
            </w:r>
            <w:r w:rsidR="00054C79">
              <w:t>cell in the leg of a cow use food to grow and divide</w:t>
            </w:r>
            <w:r w:rsidRPr="0039040C">
              <w:t>? (</w:t>
            </w:r>
            <w:r w:rsidRPr="00A04908">
              <w:rPr>
                <w:i/>
              </w:rPr>
              <w:t>Answer on the back</w:t>
            </w:r>
            <w:r w:rsidRPr="0039040C">
              <w:t xml:space="preserve">). </w:t>
            </w:r>
            <w:r w:rsidRPr="0039040C">
              <w:rPr>
                <w:i/>
              </w:rPr>
              <w:t xml:space="preserve"> </w:t>
            </w:r>
          </w:p>
          <w:p w14:paraId="41E47145" w14:textId="68BC44BC" w:rsidR="00DC3F3C" w:rsidRPr="00680B13" w:rsidRDefault="00DC3F3C" w:rsidP="00680B13">
            <w:pPr>
              <w:spacing w:before="120"/>
            </w:pPr>
            <w:r w:rsidRPr="0075092E">
              <w:rPr>
                <w:i/>
                <w:color w:val="000000" w:themeColor="text1"/>
              </w:rPr>
              <w:t>Use this Explanations Tool to help guide your written explanation, being sure to answer the Three Questions</w:t>
            </w:r>
            <w:r w:rsidRPr="00FC3B89">
              <w:t xml:space="preserve">. </w:t>
            </w:r>
            <w:r w:rsidRPr="0039040C">
              <w:rPr>
                <w:b/>
              </w:rPr>
              <w:t xml:space="preserve">  </w:t>
            </w:r>
          </w:p>
        </w:tc>
      </w:tr>
    </w:tbl>
    <w:p w14:paraId="289BDD74" w14:textId="77777777" w:rsidR="00064F8F" w:rsidRPr="0039040C" w:rsidRDefault="00CB35C4" w:rsidP="00777EF6">
      <w:pPr>
        <w:spacing w:before="60" w:after="0"/>
        <w:jc w:val="center"/>
        <w:rPr>
          <w:sz w:val="18"/>
        </w:rPr>
      </w:pPr>
      <w:r w:rsidRPr="0039040C">
        <w:rPr>
          <w:sz w:val="18"/>
        </w:rPr>
        <w:t xml:space="preserve">Remember: </w:t>
      </w:r>
      <w:r w:rsidRPr="0039040C">
        <w:rPr>
          <w:b/>
          <w:sz w:val="18"/>
        </w:rPr>
        <w:t>Atoms last forever</w:t>
      </w:r>
      <w:r w:rsidRPr="0039040C">
        <w:rPr>
          <w:sz w:val="18"/>
        </w:rPr>
        <w:t xml:space="preserve"> (so you can arrange atoms into new molecules, but can’t add or subtract atoms).</w:t>
      </w:r>
    </w:p>
    <w:p w14:paraId="17E46F2E" w14:textId="6CA2582C" w:rsidR="00680B13" w:rsidRPr="004A3124" w:rsidRDefault="00CB35C4" w:rsidP="004A3124">
      <w:pPr>
        <w:spacing w:after="0"/>
        <w:jc w:val="center"/>
        <w:rPr>
          <w:sz w:val="18"/>
        </w:rPr>
      </w:pPr>
      <w:r w:rsidRPr="0039040C">
        <w:rPr>
          <w:b/>
          <w:sz w:val="18"/>
        </w:rPr>
        <w:t>Energy lasts forever</w:t>
      </w:r>
      <w:r w:rsidRPr="0039040C">
        <w:rPr>
          <w:sz w:val="18"/>
        </w:rPr>
        <w:t xml:space="preserve"> (so you can change forms of energy, but energy units can’t appear or go away).</w:t>
      </w:r>
    </w:p>
    <w:sectPr w:rsidR="00680B13" w:rsidRPr="004A3124" w:rsidSect="00E10B53"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A9345B" w14:textId="77777777" w:rsidR="00F95B76" w:rsidRDefault="00F95B76">
      <w:r>
        <w:separator/>
      </w:r>
    </w:p>
  </w:endnote>
  <w:endnote w:type="continuationSeparator" w:id="0">
    <w:p w14:paraId="4D5D55C5" w14:textId="77777777" w:rsidR="00F95B76" w:rsidRDefault="00F95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altName w:val="Tahoma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A70E8B" w14:textId="77777777" w:rsidR="00CC28AE" w:rsidRDefault="00CC28AE" w:rsidP="00DF171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14CAC9B" w14:textId="77777777" w:rsidR="00CC28AE" w:rsidRDefault="00CC28AE" w:rsidP="005B1EE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5E155" w14:textId="77777777" w:rsidR="00CC28AE" w:rsidRDefault="00CC28AE" w:rsidP="005B1EE9">
    <w:pPr>
      <w:pStyle w:val="Footer"/>
      <w:framePr w:wrap="around" w:vAnchor="text" w:hAnchor="page" w:x="11381" w:y="61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05516">
      <w:rPr>
        <w:rStyle w:val="PageNumber"/>
        <w:noProof/>
      </w:rPr>
      <w:t>2</w:t>
    </w:r>
    <w:r>
      <w:rPr>
        <w:rStyle w:val="PageNumber"/>
      </w:rPr>
      <w:fldChar w:fldCharType="end"/>
    </w:r>
  </w:p>
  <w:tbl>
    <w:tblPr>
      <w:tblStyle w:val="TableGrid"/>
      <w:tblW w:w="1092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28"/>
      <w:gridCol w:w="5893"/>
    </w:tblGrid>
    <w:tr w:rsidR="00CC28AE" w:rsidRPr="00A60C04" w14:paraId="7E6018B0" w14:textId="77777777" w:rsidTr="00DF1711">
      <w:trPr>
        <w:trHeight w:val="752"/>
      </w:trPr>
      <w:tc>
        <w:tcPr>
          <w:tcW w:w="5028" w:type="dxa"/>
          <w:shd w:val="clear" w:color="auto" w:fill="auto"/>
        </w:tcPr>
        <w:p w14:paraId="55868ECC" w14:textId="77777777" w:rsidR="00CC28AE" w:rsidRPr="00A60C04" w:rsidRDefault="00CC28AE" w:rsidP="00DF1711">
          <w:pPr>
            <w:pStyle w:val="Footer"/>
            <w:ind w:right="360"/>
            <w:rPr>
              <w:i/>
            </w:rPr>
          </w:pPr>
          <w:r>
            <w:rPr>
              <w:i/>
              <w:noProof/>
            </w:rPr>
            <w:drawing>
              <wp:anchor distT="0" distB="0" distL="114300" distR="114300" simplePos="0" relativeHeight="251661312" behindDoc="0" locked="0" layoutInCell="1" allowOverlap="1" wp14:anchorId="47A02314" wp14:editId="24BE6A9B">
                <wp:simplePos x="0" y="0"/>
                <wp:positionH relativeFrom="column">
                  <wp:posOffset>-68580</wp:posOffset>
                </wp:positionH>
                <wp:positionV relativeFrom="paragraph">
                  <wp:posOffset>-21590</wp:posOffset>
                </wp:positionV>
                <wp:extent cx="2718435" cy="616585"/>
                <wp:effectExtent l="0" t="0" r="0" b="0"/>
                <wp:wrapNone/>
                <wp:docPr id="1" name="Picture 1" descr="Macintosh HD:Users:hannahmiller:Dropbox:2 CTIME2 General:2.2 Curriculum Development:2.2.2 Media and Images:1 From Craig:Logos:New Logos with space 3.30.15:Carbon TIME 1 line smal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acintosh HD:Users:hannahmiller:Dropbox:2 CTIME2 General:2.2 Curriculum Development:2.2.2 Media and Images:1 From Craig:Logos:New Logos with space 3.30.15:Carbon TIME 1 line smal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18435" cy="616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93" w:type="dxa"/>
          <w:shd w:val="clear" w:color="auto" w:fill="auto"/>
        </w:tcPr>
        <w:p w14:paraId="262115CE" w14:textId="77777777" w:rsidR="00CC28AE" w:rsidRPr="00E53828" w:rsidRDefault="00CC28AE" w:rsidP="00DF1711">
          <w:pPr>
            <w:pStyle w:val="Footer"/>
            <w:spacing w:after="0"/>
            <w:ind w:left="606" w:right="70"/>
            <w:jc w:val="right"/>
            <w:rPr>
              <w:i/>
              <w:color w:val="FF0000"/>
              <w:sz w:val="20"/>
            </w:rPr>
          </w:pPr>
          <w:r w:rsidRPr="00E53828">
            <w:rPr>
              <w:i/>
              <w:color w:val="FF0000"/>
              <w:sz w:val="20"/>
            </w:rPr>
            <w:t xml:space="preserve">Unit Title, Lesson X, Activity Y </w:t>
          </w:r>
        </w:p>
        <w:p w14:paraId="5E4E56AD" w14:textId="77777777" w:rsidR="00CC28AE" w:rsidRPr="00A60C04" w:rsidRDefault="00CC28AE" w:rsidP="00DF1711">
          <w:pPr>
            <w:pStyle w:val="Footer"/>
            <w:ind w:left="606"/>
            <w:rPr>
              <w:i/>
            </w:rPr>
          </w:pPr>
          <w:r w:rsidRPr="0057749D">
            <w:rPr>
              <w:i/>
              <w:sz w:val="20"/>
            </w:rPr>
            <w:t>Carbon: Transformations in Matter and Energy Environmental Literacy Project</w:t>
          </w:r>
          <w:r w:rsidRPr="0057749D">
            <w:rPr>
              <w:i/>
              <w:sz w:val="20"/>
            </w:rPr>
            <w:br/>
            <w:t>Michigan State University</w:t>
          </w:r>
        </w:p>
      </w:tc>
    </w:tr>
  </w:tbl>
  <w:p w14:paraId="404D90E0" w14:textId="694681AA" w:rsidR="00CC28AE" w:rsidRDefault="00CC28AE">
    <w:pPr>
      <w:pStyle w:val="Footer"/>
      <w:widowControl w:val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D9D9B9" w14:textId="77777777" w:rsidR="00520151" w:rsidRPr="006B6225" w:rsidRDefault="00520151" w:rsidP="00520151">
    <w:pPr>
      <w:pStyle w:val="Footer"/>
      <w:framePr w:wrap="around" w:vAnchor="text" w:hAnchor="page" w:x="10388" w:y="-161"/>
      <w:rPr>
        <w:rStyle w:val="PageNumber"/>
        <w:color w:val="000000" w:themeColor="text1"/>
      </w:rPr>
    </w:pPr>
  </w:p>
  <w:p w14:paraId="27824834" w14:textId="0DF2780C" w:rsidR="00520151" w:rsidRPr="006B6225" w:rsidRDefault="00520151" w:rsidP="00520151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E10B53">
      <w:rPr>
        <w:i/>
        <w:noProof/>
        <w:color w:val="000000" w:themeColor="text1"/>
      </w:rPr>
      <w:drawing>
        <wp:anchor distT="0" distB="0" distL="114300" distR="114300" simplePos="0" relativeHeight="251663360" behindDoc="0" locked="0" layoutInCell="1" allowOverlap="1" wp14:anchorId="55357DA8" wp14:editId="002288C0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16" name="Picture 16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color w:val="000000" w:themeColor="text1"/>
        <w:sz w:val="16"/>
        <w:szCs w:val="16"/>
      </w:rPr>
      <w:t xml:space="preserve"> Animals Unit, Activity 5.</w:t>
    </w:r>
    <w:r w:rsidR="00E10B53">
      <w:rPr>
        <w:i/>
        <w:color w:val="000000" w:themeColor="text1"/>
        <w:sz w:val="16"/>
        <w:szCs w:val="16"/>
      </w:rPr>
      <w:t>4</w:t>
    </w:r>
  </w:p>
  <w:p w14:paraId="4C18BCFF" w14:textId="05880739" w:rsidR="00520151" w:rsidRPr="006B6225" w:rsidRDefault="00520151" w:rsidP="00520151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6B6225">
      <w:rPr>
        <w:i/>
        <w:color w:val="000000" w:themeColor="text1"/>
        <w:sz w:val="16"/>
        <w:szCs w:val="16"/>
      </w:rPr>
      <w:t>Carbon: Transformations in Matter and Energy 201</w:t>
    </w:r>
    <w:r w:rsidR="00A85EFA">
      <w:rPr>
        <w:i/>
        <w:color w:val="000000" w:themeColor="text1"/>
        <w:sz w:val="16"/>
        <w:szCs w:val="16"/>
      </w:rPr>
      <w:t>9</w:t>
    </w:r>
  </w:p>
  <w:p w14:paraId="0962EB39" w14:textId="47E4E4BF" w:rsidR="00CC28AE" w:rsidRPr="00E10B53" w:rsidRDefault="00520151" w:rsidP="00E10B53">
    <w:pPr>
      <w:pStyle w:val="Footer"/>
      <w:tabs>
        <w:tab w:val="clear" w:pos="4320"/>
        <w:tab w:val="clear" w:pos="8640"/>
        <w:tab w:val="left" w:pos="8160"/>
      </w:tabs>
      <w:jc w:val="right"/>
      <w:rPr>
        <w:color w:val="000000" w:themeColor="text1"/>
      </w:rPr>
    </w:pPr>
    <w:r w:rsidRPr="006B6225">
      <w:rPr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BD00C4" w14:textId="77777777" w:rsidR="00F95B76" w:rsidRDefault="00F95B76">
      <w:r>
        <w:separator/>
      </w:r>
    </w:p>
  </w:footnote>
  <w:footnote w:type="continuationSeparator" w:id="0">
    <w:p w14:paraId="7BCAA8FD" w14:textId="77777777" w:rsidR="00F95B76" w:rsidRDefault="00F95B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B8459" w14:textId="77777777" w:rsidR="00CC28AE" w:rsidRDefault="00CC28AE">
    <w:pPr>
      <w:pStyle w:val="Header"/>
    </w:pPr>
    <w:r>
      <w:t xml:space="preserve">Name: _________________________________ </w:t>
    </w:r>
    <w:r>
      <w:ptab w:relativeTo="margin" w:alignment="center" w:leader="none"/>
    </w:r>
    <w:r>
      <w:t>Class: _______________________________</w:t>
    </w:r>
    <w:r>
      <w:ptab w:relativeTo="margin" w:alignment="right" w:leader="none"/>
    </w:r>
    <w:r>
      <w:t>Date: 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568B9"/>
    <w:multiLevelType w:val="hybridMultilevel"/>
    <w:tmpl w:val="BB32F0F2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F78C7"/>
    <w:multiLevelType w:val="hybridMultilevel"/>
    <w:tmpl w:val="1FBE112A"/>
    <w:lvl w:ilvl="0" w:tplc="ABF42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846935"/>
    <w:multiLevelType w:val="hybridMultilevel"/>
    <w:tmpl w:val="A6CA04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510F23"/>
    <w:multiLevelType w:val="hybridMultilevel"/>
    <w:tmpl w:val="E506D8E0"/>
    <w:lvl w:ilvl="0" w:tplc="60E25520">
      <w:start w:val="1"/>
      <w:numFmt w:val="bullet"/>
      <w:lvlText w:val="•"/>
      <w:lvlJc w:val="left"/>
      <w:pPr>
        <w:tabs>
          <w:tab w:val="num" w:pos="346"/>
        </w:tabs>
        <w:ind w:left="34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251DB6"/>
    <w:multiLevelType w:val="hybridMultilevel"/>
    <w:tmpl w:val="0C56B9F4"/>
    <w:lvl w:ilvl="0" w:tplc="708A012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0"/>
  </w:num>
  <w:num w:numId="4">
    <w:abstractNumId w:val="5"/>
  </w:num>
  <w:num w:numId="5">
    <w:abstractNumId w:val="13"/>
  </w:num>
  <w:num w:numId="6">
    <w:abstractNumId w:val="20"/>
  </w:num>
  <w:num w:numId="7">
    <w:abstractNumId w:val="26"/>
  </w:num>
  <w:num w:numId="8">
    <w:abstractNumId w:val="24"/>
  </w:num>
  <w:num w:numId="9">
    <w:abstractNumId w:val="3"/>
  </w:num>
  <w:num w:numId="10">
    <w:abstractNumId w:val="8"/>
  </w:num>
  <w:num w:numId="11">
    <w:abstractNumId w:val="19"/>
  </w:num>
  <w:num w:numId="12">
    <w:abstractNumId w:val="12"/>
  </w:num>
  <w:num w:numId="13">
    <w:abstractNumId w:val="1"/>
  </w:num>
  <w:num w:numId="14">
    <w:abstractNumId w:val="17"/>
  </w:num>
  <w:num w:numId="15">
    <w:abstractNumId w:val="27"/>
  </w:num>
  <w:num w:numId="16">
    <w:abstractNumId w:val="18"/>
  </w:num>
  <w:num w:numId="17">
    <w:abstractNumId w:val="4"/>
  </w:num>
  <w:num w:numId="18">
    <w:abstractNumId w:val="10"/>
  </w:num>
  <w:num w:numId="19">
    <w:abstractNumId w:val="21"/>
  </w:num>
  <w:num w:numId="20">
    <w:abstractNumId w:val="22"/>
  </w:num>
  <w:num w:numId="21">
    <w:abstractNumId w:val="9"/>
  </w:num>
  <w:num w:numId="22">
    <w:abstractNumId w:val="25"/>
  </w:num>
  <w:num w:numId="23">
    <w:abstractNumId w:val="25"/>
  </w:num>
  <w:num w:numId="24">
    <w:abstractNumId w:val="14"/>
  </w:num>
  <w:num w:numId="25">
    <w:abstractNumId w:val="2"/>
  </w:num>
  <w:num w:numId="26">
    <w:abstractNumId w:val="15"/>
  </w:num>
  <w:num w:numId="27">
    <w:abstractNumId w:val="7"/>
  </w:num>
  <w:num w:numId="28">
    <w:abstractNumId w:val="16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proofState w:spelling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1709"/>
    <w:rsid w:val="00001853"/>
    <w:rsid w:val="0001013F"/>
    <w:rsid w:val="000230EB"/>
    <w:rsid w:val="000472F8"/>
    <w:rsid w:val="00054C79"/>
    <w:rsid w:val="000603FD"/>
    <w:rsid w:val="0006092E"/>
    <w:rsid w:val="00064F8F"/>
    <w:rsid w:val="00070A33"/>
    <w:rsid w:val="0008386F"/>
    <w:rsid w:val="000B2517"/>
    <w:rsid w:val="000B5560"/>
    <w:rsid w:val="000C0D72"/>
    <w:rsid w:val="000C42BE"/>
    <w:rsid w:val="000F6751"/>
    <w:rsid w:val="00102458"/>
    <w:rsid w:val="00107FC3"/>
    <w:rsid w:val="00135C69"/>
    <w:rsid w:val="00137484"/>
    <w:rsid w:val="001401F3"/>
    <w:rsid w:val="00144EA3"/>
    <w:rsid w:val="001510E5"/>
    <w:rsid w:val="00156DA9"/>
    <w:rsid w:val="001624C2"/>
    <w:rsid w:val="00184C6A"/>
    <w:rsid w:val="00187010"/>
    <w:rsid w:val="001B5EA9"/>
    <w:rsid w:val="001F2CF4"/>
    <w:rsid w:val="00205516"/>
    <w:rsid w:val="0023266B"/>
    <w:rsid w:val="002723DA"/>
    <w:rsid w:val="0032454F"/>
    <w:rsid w:val="00324D41"/>
    <w:rsid w:val="00341ECE"/>
    <w:rsid w:val="003447F1"/>
    <w:rsid w:val="00353C03"/>
    <w:rsid w:val="0035560F"/>
    <w:rsid w:val="003703F0"/>
    <w:rsid w:val="0038320A"/>
    <w:rsid w:val="0039040C"/>
    <w:rsid w:val="00397034"/>
    <w:rsid w:val="003E3163"/>
    <w:rsid w:val="0040246A"/>
    <w:rsid w:val="00404114"/>
    <w:rsid w:val="00405F39"/>
    <w:rsid w:val="00421671"/>
    <w:rsid w:val="00427EA0"/>
    <w:rsid w:val="00435166"/>
    <w:rsid w:val="00443DF4"/>
    <w:rsid w:val="00454EBD"/>
    <w:rsid w:val="00462D9F"/>
    <w:rsid w:val="0049785C"/>
    <w:rsid w:val="004A3124"/>
    <w:rsid w:val="004B4997"/>
    <w:rsid w:val="004F6143"/>
    <w:rsid w:val="00520151"/>
    <w:rsid w:val="005333AB"/>
    <w:rsid w:val="005342E9"/>
    <w:rsid w:val="0053521C"/>
    <w:rsid w:val="00535F55"/>
    <w:rsid w:val="00545934"/>
    <w:rsid w:val="00556FB5"/>
    <w:rsid w:val="0057123A"/>
    <w:rsid w:val="005A1709"/>
    <w:rsid w:val="005B1EE9"/>
    <w:rsid w:val="005D0A2B"/>
    <w:rsid w:val="005F4F7A"/>
    <w:rsid w:val="00657BF1"/>
    <w:rsid w:val="00665361"/>
    <w:rsid w:val="00680B13"/>
    <w:rsid w:val="006933FB"/>
    <w:rsid w:val="00707680"/>
    <w:rsid w:val="007422D2"/>
    <w:rsid w:val="00744023"/>
    <w:rsid w:val="00777E99"/>
    <w:rsid w:val="00777EF6"/>
    <w:rsid w:val="00790720"/>
    <w:rsid w:val="007909A0"/>
    <w:rsid w:val="00793475"/>
    <w:rsid w:val="00794825"/>
    <w:rsid w:val="007969CF"/>
    <w:rsid w:val="007B6BF6"/>
    <w:rsid w:val="007C6FEE"/>
    <w:rsid w:val="007D523F"/>
    <w:rsid w:val="00814D64"/>
    <w:rsid w:val="00817544"/>
    <w:rsid w:val="008423F7"/>
    <w:rsid w:val="008459FB"/>
    <w:rsid w:val="0085043E"/>
    <w:rsid w:val="00856677"/>
    <w:rsid w:val="00866F67"/>
    <w:rsid w:val="00873022"/>
    <w:rsid w:val="008C1C0E"/>
    <w:rsid w:val="008E016E"/>
    <w:rsid w:val="009339E7"/>
    <w:rsid w:val="00937246"/>
    <w:rsid w:val="00973F48"/>
    <w:rsid w:val="00985B01"/>
    <w:rsid w:val="009C3A2F"/>
    <w:rsid w:val="009C63E9"/>
    <w:rsid w:val="009E528A"/>
    <w:rsid w:val="009E59B8"/>
    <w:rsid w:val="009F633F"/>
    <w:rsid w:val="00A04908"/>
    <w:rsid w:val="00A15F48"/>
    <w:rsid w:val="00A40110"/>
    <w:rsid w:val="00A40460"/>
    <w:rsid w:val="00A751AF"/>
    <w:rsid w:val="00A85EFA"/>
    <w:rsid w:val="00A94421"/>
    <w:rsid w:val="00AA6AAF"/>
    <w:rsid w:val="00AB58D2"/>
    <w:rsid w:val="00AE5DC3"/>
    <w:rsid w:val="00B2383B"/>
    <w:rsid w:val="00B3169B"/>
    <w:rsid w:val="00B67D4F"/>
    <w:rsid w:val="00B711E9"/>
    <w:rsid w:val="00BB67BB"/>
    <w:rsid w:val="00BD47E0"/>
    <w:rsid w:val="00C117E0"/>
    <w:rsid w:val="00C36E22"/>
    <w:rsid w:val="00C4088A"/>
    <w:rsid w:val="00CA47D3"/>
    <w:rsid w:val="00CA727F"/>
    <w:rsid w:val="00CB35C4"/>
    <w:rsid w:val="00CB6552"/>
    <w:rsid w:val="00CC12B7"/>
    <w:rsid w:val="00CC28AE"/>
    <w:rsid w:val="00CC346D"/>
    <w:rsid w:val="00D04B4B"/>
    <w:rsid w:val="00D17E11"/>
    <w:rsid w:val="00D34280"/>
    <w:rsid w:val="00D41729"/>
    <w:rsid w:val="00D459C1"/>
    <w:rsid w:val="00D70696"/>
    <w:rsid w:val="00DA0879"/>
    <w:rsid w:val="00DA5625"/>
    <w:rsid w:val="00DC3F3C"/>
    <w:rsid w:val="00DD04A3"/>
    <w:rsid w:val="00DE2460"/>
    <w:rsid w:val="00DE6BE6"/>
    <w:rsid w:val="00DF1711"/>
    <w:rsid w:val="00E064E5"/>
    <w:rsid w:val="00E10818"/>
    <w:rsid w:val="00E10B53"/>
    <w:rsid w:val="00E234DE"/>
    <w:rsid w:val="00E27B29"/>
    <w:rsid w:val="00E34CA6"/>
    <w:rsid w:val="00E47DCE"/>
    <w:rsid w:val="00E53828"/>
    <w:rsid w:val="00E6061B"/>
    <w:rsid w:val="00E61F11"/>
    <w:rsid w:val="00E62CFA"/>
    <w:rsid w:val="00E8009A"/>
    <w:rsid w:val="00E8269E"/>
    <w:rsid w:val="00E96DED"/>
    <w:rsid w:val="00EA3299"/>
    <w:rsid w:val="00EE0C98"/>
    <w:rsid w:val="00EE73F4"/>
    <w:rsid w:val="00F17224"/>
    <w:rsid w:val="00F46680"/>
    <w:rsid w:val="00F904B6"/>
    <w:rsid w:val="00F958EF"/>
    <w:rsid w:val="00F95B76"/>
    <w:rsid w:val="00FD1905"/>
    <w:rsid w:val="00FE709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0C4A83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character" w:styleId="CommentReference">
    <w:name w:val="annotation reference"/>
    <w:basedOn w:val="DefaultParagraphFont"/>
    <w:uiPriority w:val="99"/>
    <w:semiHidden/>
    <w:unhideWhenUsed/>
    <w:rsid w:val="00A404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6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6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60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46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4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1.wdp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Christa\SkyDrive\Documents\MSU\CARBON\Carbon%20TIME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C:\Users\Christa\SkyDrive\Documents\MSU\CARBON\Carbon TIME Template.dotx</Template>
  <TotalTime>2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MSU</Company>
  <LinksUpToDate>false</LinksUpToDate>
  <CharactersWithSpaces>1190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Christa Haverly</dc:creator>
  <cp:keywords/>
  <dc:description/>
  <cp:lastModifiedBy>Andy Anderson</cp:lastModifiedBy>
  <cp:revision>6</cp:revision>
  <dcterms:created xsi:type="dcterms:W3CDTF">2017-08-29T22:04:00Z</dcterms:created>
  <dcterms:modified xsi:type="dcterms:W3CDTF">2019-07-27T12:27:00Z</dcterms:modified>
  <cp:category/>
</cp:coreProperties>
</file>